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4D18" w14:textId="5C83F8A9" w:rsidR="007E1E35" w:rsidRDefault="007E1E35" w:rsidP="007E1E35">
      <w:pPr>
        <w:pStyle w:val="CRCoverPage"/>
        <w:tabs>
          <w:tab w:val="right" w:pos="9639"/>
        </w:tabs>
        <w:spacing w:after="0"/>
        <w:rPr>
          <w:b/>
          <w:noProof/>
          <w:sz w:val="24"/>
        </w:rPr>
      </w:pPr>
      <w:bookmarkStart w:id="0" w:name="_Hlk530733872"/>
      <w:r>
        <w:rPr>
          <w:b/>
          <w:noProof/>
          <w:sz w:val="24"/>
        </w:rPr>
        <w:t>3GPP TSG RAN Meeting #83</w:t>
      </w:r>
      <w:r>
        <w:rPr>
          <w:b/>
          <w:noProof/>
          <w:sz w:val="24"/>
        </w:rPr>
        <w:tab/>
        <w:t>RP-190155</w:t>
      </w:r>
    </w:p>
    <w:p w14:paraId="36FC8C23" w14:textId="7DEA65EF" w:rsidR="009551E9" w:rsidRPr="007E1E35" w:rsidRDefault="007E1E35" w:rsidP="007E1E35">
      <w:pPr>
        <w:pStyle w:val="CRCoverPage"/>
        <w:tabs>
          <w:tab w:val="right" w:pos="9639"/>
        </w:tabs>
        <w:spacing w:after="0"/>
        <w:rPr>
          <w:b/>
          <w:noProof/>
          <w:sz w:val="24"/>
        </w:rPr>
      </w:pPr>
      <w:r>
        <w:rPr>
          <w:b/>
          <w:noProof/>
          <w:sz w:val="24"/>
        </w:rPr>
        <w:t>Shenzhen, China, March 18-21, 2019</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634DF48E"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2443CD">
        <w:tc>
          <w:tcPr>
            <w:tcW w:w="2436" w:type="dxa"/>
            <w:shd w:val="clear" w:color="auto" w:fill="auto"/>
          </w:tcPr>
          <w:p w14:paraId="08A42B0A" w14:textId="77777777" w:rsidR="009551E9" w:rsidRPr="008836AC" w:rsidRDefault="009551E9" w:rsidP="002443C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2443CD">
            <w:pPr>
              <w:tabs>
                <w:tab w:val="left" w:pos="567"/>
              </w:tabs>
              <w:spacing w:after="0"/>
              <w:rPr>
                <w:rFonts w:ascii="Arial" w:hAnsi="Arial" w:cs="Arial"/>
              </w:rPr>
            </w:pPr>
          </w:p>
        </w:tc>
      </w:tr>
      <w:tr w:rsidR="009551E9" w:rsidRPr="008836AC" w14:paraId="08C5ECB7" w14:textId="77777777" w:rsidTr="002443CD">
        <w:tc>
          <w:tcPr>
            <w:tcW w:w="2436" w:type="dxa"/>
            <w:shd w:val="clear" w:color="auto" w:fill="auto"/>
          </w:tcPr>
          <w:p w14:paraId="01B4B32D" w14:textId="77777777" w:rsidR="009551E9" w:rsidRPr="008836AC" w:rsidRDefault="009551E9" w:rsidP="002443C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2443CD">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2443CD">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2443CD">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2443CD">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2443CD">
        <w:tc>
          <w:tcPr>
            <w:tcW w:w="2436" w:type="dxa"/>
          </w:tcPr>
          <w:p w14:paraId="2C16DFC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2443CD">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2443CD">
        <w:tc>
          <w:tcPr>
            <w:tcW w:w="2436" w:type="dxa"/>
          </w:tcPr>
          <w:p w14:paraId="7D99E9B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2443CD">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2443CD">
        <w:tc>
          <w:tcPr>
            <w:tcW w:w="2436" w:type="dxa"/>
          </w:tcPr>
          <w:p w14:paraId="14369ACB" w14:textId="77777777" w:rsidR="009551E9" w:rsidRPr="008836AC" w:rsidRDefault="009551E9" w:rsidP="002443C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7807AD7A" w:rsidR="009551E9" w:rsidRPr="008836AC" w:rsidRDefault="00701DB3" w:rsidP="002443CD">
            <w:pPr>
              <w:tabs>
                <w:tab w:val="left" w:pos="567"/>
              </w:tabs>
              <w:spacing w:after="0"/>
              <w:rPr>
                <w:rFonts w:ascii="Arial" w:hAnsi="Arial" w:cs="Arial"/>
                <w:lang w:eastAsia="ja-JP"/>
              </w:rPr>
            </w:pPr>
            <w:r w:rsidRPr="00701DB3">
              <w:rPr>
                <w:rFonts w:ascii="Arial" w:hAnsi="Arial" w:cs="Arial"/>
                <w:noProof/>
                <w:lang w:eastAsia="ja-JP"/>
              </w:rPr>
              <w:t>RP-18225</w:t>
            </w:r>
            <w:r>
              <w:rPr>
                <w:rFonts w:ascii="Arial" w:hAnsi="Arial" w:cs="Arial"/>
                <w:noProof/>
                <w:lang w:eastAsia="ja-JP"/>
              </w:rPr>
              <w:t>6</w:t>
            </w:r>
          </w:p>
        </w:tc>
      </w:tr>
      <w:tr w:rsidR="009551E9" w:rsidRPr="008836AC" w14:paraId="68B70A91" w14:textId="77777777" w:rsidTr="002443CD">
        <w:tc>
          <w:tcPr>
            <w:tcW w:w="2436" w:type="dxa"/>
          </w:tcPr>
          <w:p w14:paraId="72339E49" w14:textId="77777777" w:rsidR="009551E9" w:rsidRDefault="009551E9" w:rsidP="002443CD">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2443CD">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2443CD">
            <w:pPr>
              <w:tabs>
                <w:tab w:val="left" w:pos="567"/>
              </w:tabs>
              <w:spacing w:after="0"/>
              <w:rPr>
                <w:rFonts w:ascii="Arial" w:hAnsi="Arial" w:cs="Arial"/>
                <w:lang w:eastAsia="ja-JP"/>
              </w:rPr>
            </w:pPr>
          </w:p>
        </w:tc>
        <w:tc>
          <w:tcPr>
            <w:tcW w:w="1842" w:type="dxa"/>
          </w:tcPr>
          <w:p w14:paraId="1C7B53C0"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4248BE46"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7BB84EE1" w14:textId="77777777" w:rsidR="009551E9" w:rsidRPr="006A7BCB" w:rsidRDefault="009551E9" w:rsidP="002443C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2443CD">
        <w:tc>
          <w:tcPr>
            <w:tcW w:w="2436" w:type="dxa"/>
          </w:tcPr>
          <w:p w14:paraId="511D4E31" w14:textId="77777777" w:rsidR="009551E9" w:rsidRDefault="009551E9" w:rsidP="002443CD">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2443C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2443CD">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p>
          <w:p w14:paraId="3B29A503" w14:textId="7353B498" w:rsidR="009551E9" w:rsidRPr="008836AC" w:rsidRDefault="009551E9"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834AFB">
              <w:rPr>
                <w:rFonts w:ascii="Arial" w:hAnsi="Arial" w:cs="Arial"/>
                <w:color w:val="00B050"/>
                <w:kern w:val="2"/>
                <w:sz w:val="21"/>
                <w:szCs w:val="22"/>
                <w:lang w:val="en-US" w:eastAsia="ja-JP"/>
              </w:rPr>
              <w:t>1</w:t>
            </w:r>
            <w:r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6B3440B3" w:rsidR="009551E9" w:rsidRPr="009D00CB" w:rsidRDefault="002443CD"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834AFB">
              <w:rPr>
                <w:rFonts w:ascii="Arial" w:hAnsi="Arial" w:cs="Arial"/>
                <w:color w:val="00B050"/>
                <w:kern w:val="2"/>
                <w:sz w:val="21"/>
                <w:szCs w:val="22"/>
                <w:lang w:val="en-US" w:eastAsia="ja-JP"/>
              </w:rPr>
              <w:t>1</w:t>
            </w:r>
            <w:r w:rsidRPr="009D00CB">
              <w:rPr>
                <w:rFonts w:ascii="Arial" w:hAnsi="Arial" w:cs="Arial"/>
                <w:color w:val="00B050"/>
                <w:kern w:val="2"/>
                <w:sz w:val="21"/>
                <w:szCs w:val="22"/>
                <w:lang w:val="en-US" w:eastAsia="ja-JP"/>
              </w:rPr>
              <w:t>%</w:t>
            </w:r>
          </w:p>
        </w:tc>
        <w:tc>
          <w:tcPr>
            <w:tcW w:w="1694" w:type="dxa"/>
            <w:gridSpan w:val="2"/>
          </w:tcPr>
          <w:p w14:paraId="0AB56767"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2443CD">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2443CD">
        <w:tc>
          <w:tcPr>
            <w:tcW w:w="2758" w:type="dxa"/>
            <w:gridSpan w:val="2"/>
          </w:tcPr>
          <w:p w14:paraId="1178E901" w14:textId="77777777" w:rsidR="009551E9" w:rsidRPr="008836AC" w:rsidRDefault="009551E9" w:rsidP="002443CD">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2443CD">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2443CD">
        <w:tc>
          <w:tcPr>
            <w:tcW w:w="1418" w:type="dxa"/>
            <w:vMerge w:val="restart"/>
            <w:vAlign w:val="center"/>
          </w:tcPr>
          <w:p w14:paraId="7B2CCD3A" w14:textId="77777777" w:rsidR="009551E9" w:rsidRPr="008836AC" w:rsidRDefault="009551E9" w:rsidP="002443CD">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2443CD">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2443CD">
        <w:tc>
          <w:tcPr>
            <w:tcW w:w="1418" w:type="dxa"/>
            <w:vMerge/>
          </w:tcPr>
          <w:p w14:paraId="0776CFD4" w14:textId="77777777" w:rsidR="009551E9" w:rsidRPr="008836AC" w:rsidRDefault="009551E9" w:rsidP="002443CD">
            <w:pPr>
              <w:tabs>
                <w:tab w:val="left" w:pos="567"/>
              </w:tabs>
              <w:rPr>
                <w:rFonts w:ascii="Arial" w:hAnsi="Arial" w:cs="Arial"/>
                <w:b/>
              </w:rPr>
            </w:pPr>
          </w:p>
        </w:tc>
        <w:tc>
          <w:tcPr>
            <w:tcW w:w="1340" w:type="dxa"/>
          </w:tcPr>
          <w:p w14:paraId="740FA9D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2443CD">
        <w:tc>
          <w:tcPr>
            <w:tcW w:w="1418" w:type="dxa"/>
            <w:vMerge/>
          </w:tcPr>
          <w:p w14:paraId="50C12099" w14:textId="77777777" w:rsidR="009551E9" w:rsidRPr="008836AC" w:rsidRDefault="009551E9" w:rsidP="002443CD">
            <w:pPr>
              <w:tabs>
                <w:tab w:val="left" w:pos="567"/>
              </w:tabs>
              <w:rPr>
                <w:rFonts w:ascii="Arial" w:hAnsi="Arial" w:cs="Arial"/>
                <w:b/>
              </w:rPr>
            </w:pPr>
          </w:p>
        </w:tc>
        <w:tc>
          <w:tcPr>
            <w:tcW w:w="1340" w:type="dxa"/>
          </w:tcPr>
          <w:p w14:paraId="1C0C809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2443CD">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E69A1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836A3" w14:textId="22F95379" w:rsidR="00235CB2" w:rsidRPr="007608BB" w:rsidRDefault="00235CB2" w:rsidP="00235CB2">
            <w:pPr>
              <w:pStyle w:val="TAL"/>
              <w:rPr>
                <w:rFonts w:cs="Arial"/>
                <w:sz w:val="16"/>
                <w:szCs w:val="16"/>
                <w:lang w:eastAsia="ja-JP"/>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54" w:type="dxa"/>
            <w:tcBorders>
              <w:top w:val="single" w:sz="4" w:space="0" w:color="auto"/>
              <w:left w:val="single" w:sz="4" w:space="0" w:color="auto"/>
              <w:bottom w:val="single" w:sz="4" w:space="0" w:color="auto"/>
              <w:right w:val="single" w:sz="4" w:space="0" w:color="auto"/>
            </w:tcBorders>
          </w:tcPr>
          <w:p w14:paraId="0ED4E2A9" w14:textId="520401C0" w:rsidR="00235CB2" w:rsidRPr="00BB2070" w:rsidRDefault="00235CB2" w:rsidP="00235CB2">
            <w:pPr>
              <w:pStyle w:val="TAL"/>
              <w:rPr>
                <w:rFonts w:cs="Arial"/>
                <w:sz w:val="16"/>
                <w:szCs w:val="16"/>
                <w:lang w:eastAsia="ja-JP"/>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8081FE6" w14:textId="7EC416CF" w:rsidR="00235CB2" w:rsidRPr="00BB2070" w:rsidRDefault="00235CB2" w:rsidP="00235CB2">
            <w:pPr>
              <w:pStyle w:val="TAL"/>
              <w:rPr>
                <w:rFonts w:cs="Arial"/>
                <w:sz w:val="16"/>
                <w:szCs w:val="16"/>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BC7E5E" w14:textId="515ADE15"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489E62" w14:textId="64ED5D84"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F10553" w14:textId="15829126"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65EE09" w14:textId="5429E04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26069B81"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1D89EE" w14:textId="15EBF236"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416074" w14:textId="275477CA"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1E18AF" w14:textId="7B434D50"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100E93"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100E93" w:rsidRDefault="00100E93" w:rsidP="00100E93">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100E93" w:rsidRDefault="00100E93" w:rsidP="00100E93">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100E93" w:rsidRDefault="00100E93" w:rsidP="00100E93">
            <w:pPr>
              <w:pStyle w:val="TAL"/>
              <w:rPr>
                <w:rFonts w:cs="Arial"/>
                <w:sz w:val="16"/>
                <w:szCs w:val="16"/>
              </w:rPr>
            </w:pPr>
            <w:r w:rsidRPr="00445E29">
              <w:rPr>
                <w:rFonts w:cs="Arial"/>
                <w:sz w:val="16"/>
                <w:szCs w:val="16"/>
              </w:rPr>
              <w:t>38.716-01-01: R4-1811433</w:t>
            </w:r>
          </w:p>
          <w:p w14:paraId="0D75DACA" w14:textId="46E4EDF6"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01770DA3"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100E93" w:rsidRDefault="00100E93" w:rsidP="00100E9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35F249F2" w:rsidR="00100E93" w:rsidRPr="002560DE" w:rsidRDefault="00100E93" w:rsidP="00100E93">
            <w:pPr>
              <w:pStyle w:val="TAL"/>
              <w:rPr>
                <w:rFonts w:cs="Arial"/>
                <w:sz w:val="16"/>
                <w:szCs w:val="16"/>
                <w:lang w:eastAsia="ja-JP"/>
              </w:rPr>
            </w:pPr>
            <w:r>
              <w:rPr>
                <w:sz w:val="16"/>
                <w:szCs w:val="16"/>
                <w:lang w:eastAsia="ja-JP"/>
              </w:rPr>
              <w:t>Completed at RAN #82</w:t>
            </w:r>
          </w:p>
        </w:tc>
      </w:tr>
      <w:tr w:rsidR="009551E9"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9551E9" w:rsidRPr="00204BA5"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13DA804F"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581066" w14:textId="11092B33"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A0613" w14:textId="67F55DEF"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47EBC2" w14:textId="12E3713C" w:rsidR="009551E9" w:rsidRPr="002560DE" w:rsidRDefault="001140AB" w:rsidP="009551E9">
            <w:pPr>
              <w:pStyle w:val="TAL"/>
              <w:rPr>
                <w:rFonts w:cs="Arial"/>
                <w:sz w:val="16"/>
                <w:szCs w:val="16"/>
                <w:lang w:eastAsia="ja-JP"/>
              </w:rPr>
            </w:pPr>
            <w:r>
              <w:rPr>
                <w:rFonts w:cs="Arial"/>
                <w:sz w:val="16"/>
                <w:szCs w:val="16"/>
                <w:lang w:eastAsia="ja-JP"/>
              </w:rPr>
              <w:t xml:space="preserve">General requirements are </w:t>
            </w:r>
            <w:r w:rsidRPr="001140AB">
              <w:rPr>
                <w:rFonts w:cs="Arial"/>
                <w:sz w:val="16"/>
                <w:szCs w:val="16"/>
                <w:lang w:eastAsia="ja-JP"/>
              </w:rPr>
              <w:t>under study</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00F88D69" w:rsidR="009551E9" w:rsidRPr="001140AB" w:rsidRDefault="00100E93" w:rsidP="009551E9">
            <w:pPr>
              <w:pStyle w:val="TAL"/>
              <w:rPr>
                <w:rFonts w:cs="Arial"/>
                <w:sz w:val="16"/>
                <w:szCs w:val="16"/>
                <w:lang w:eastAsia="ja-JP"/>
              </w:rPr>
            </w:pPr>
            <w:r>
              <w:rPr>
                <w:sz w:val="16"/>
                <w:szCs w:val="16"/>
                <w:lang w:eastAsia="ja-JP"/>
              </w:rPr>
              <w:t>Completed at RAN #82</w:t>
            </w:r>
          </w:p>
        </w:tc>
      </w:tr>
      <w:tr w:rsidR="00235CB2" w:rsidRPr="00432C06" w14:paraId="725032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6694E9" w14:textId="09B1E882" w:rsidR="00235CB2" w:rsidRDefault="00235CB2" w:rsidP="00235CB2">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54" w:type="dxa"/>
            <w:tcBorders>
              <w:top w:val="single" w:sz="4" w:space="0" w:color="auto"/>
              <w:left w:val="single" w:sz="4" w:space="0" w:color="auto"/>
              <w:bottom w:val="single" w:sz="4" w:space="0" w:color="auto"/>
              <w:right w:val="single" w:sz="4" w:space="0" w:color="auto"/>
            </w:tcBorders>
          </w:tcPr>
          <w:p w14:paraId="516B9346" w14:textId="09317D4D" w:rsidR="00235CB2" w:rsidRDefault="00235CB2" w:rsidP="00235CB2">
            <w:pPr>
              <w:pStyle w:val="TAL"/>
              <w:rPr>
                <w:rFonts w:cs="Arial"/>
                <w:sz w:val="16"/>
              </w:rPr>
            </w:pPr>
            <w:r w:rsidRPr="00C31878">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FDBC19" w14:textId="4AA09DAE" w:rsidR="00235CB2" w:rsidRPr="00EF4EEA" w:rsidRDefault="00235CB2" w:rsidP="00235CB2">
            <w:pPr>
              <w:pStyle w:val="TAL"/>
              <w:rPr>
                <w:rFonts w:cs="Arial"/>
                <w:sz w:val="16"/>
                <w:lang w:val="sv-SE"/>
              </w:rPr>
            </w:pPr>
            <w:r w:rsidRPr="00C31878">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25D27C" w14:textId="6AF13CF8"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08E339" w14:textId="021DB269"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01C512" w14:textId="40E564B4"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20255" w14:textId="15207F2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100E93"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100E93" w:rsidRPr="001E297D" w:rsidRDefault="00100E93" w:rsidP="00100E93">
            <w:pPr>
              <w:pStyle w:val="TAL"/>
              <w:rPr>
                <w:rFonts w:cs="Arial"/>
                <w:sz w:val="16"/>
              </w:rPr>
            </w:pPr>
            <w:bookmarkStart w:id="1" w:name="_GoBack"/>
            <w:bookmarkEnd w:id="1"/>
            <w:r>
              <w:rPr>
                <w:rFonts w:cs="Arial"/>
                <w:sz w:val="16"/>
              </w:rPr>
              <w:t>DL_n66(2A)_UL_66A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100E93" w:rsidRPr="000B2C9F" w:rsidRDefault="00100E93" w:rsidP="00100E93">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100E93" w:rsidRDefault="00100E93" w:rsidP="00100E93">
            <w:pPr>
              <w:pStyle w:val="TAL"/>
              <w:rPr>
                <w:rFonts w:cs="Arial"/>
                <w:sz w:val="16"/>
                <w:szCs w:val="16"/>
              </w:rPr>
            </w:pPr>
            <w:r w:rsidRPr="00445E29">
              <w:rPr>
                <w:rFonts w:cs="Arial"/>
                <w:sz w:val="16"/>
                <w:szCs w:val="16"/>
              </w:rPr>
              <w:t>38.716-01-01: R4-1811433</w:t>
            </w:r>
          </w:p>
          <w:p w14:paraId="4E3B6469" w14:textId="65236FDA"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4398D96E"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100E93" w:rsidRDefault="00100E93" w:rsidP="00100E93">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23101BFB" w:rsidR="00100E93" w:rsidRDefault="00100E93" w:rsidP="00100E93">
            <w:pPr>
              <w:pStyle w:val="TAL"/>
              <w:rPr>
                <w:rFonts w:cs="Arial"/>
                <w:sz w:val="16"/>
                <w:szCs w:val="16"/>
                <w:lang w:eastAsia="ja-JP"/>
              </w:rPr>
            </w:pPr>
            <w:r>
              <w:rPr>
                <w:sz w:val="16"/>
                <w:szCs w:val="16"/>
                <w:lang w:eastAsia="ja-JP"/>
              </w:rPr>
              <w:t>Completed at RAN #82</w:t>
            </w:r>
          </w:p>
        </w:tc>
      </w:tr>
      <w:tr w:rsidR="009551E9" w:rsidRPr="00432C06" w14:paraId="4A9A1D4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B40209" w14:textId="15625CF4" w:rsidR="009551E9" w:rsidRPr="00204BA5" w:rsidRDefault="009551E9" w:rsidP="009551E9">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54" w:type="dxa"/>
            <w:tcBorders>
              <w:top w:val="single" w:sz="4" w:space="0" w:color="auto"/>
              <w:left w:val="single" w:sz="4" w:space="0" w:color="auto"/>
              <w:bottom w:val="single" w:sz="4" w:space="0" w:color="auto"/>
              <w:right w:val="single" w:sz="4" w:space="0" w:color="auto"/>
            </w:tcBorders>
          </w:tcPr>
          <w:p w14:paraId="2FBF0337" w14:textId="7994B189"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DEB16B1" w14:textId="586BDE1D"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4ED2699A" w14:textId="407901C9"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2A28F6" w14:textId="5A583A34"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25469" w14:textId="39B55458"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1D2179" w14:textId="2B0F00FA" w:rsidR="009551E9" w:rsidRDefault="001140AB" w:rsidP="009551E9">
            <w:pPr>
              <w:pStyle w:val="TAL"/>
              <w:rPr>
                <w:rFonts w:cs="Arial"/>
                <w:sz w:val="16"/>
                <w:szCs w:val="16"/>
                <w:lang w:eastAsia="ja-JP"/>
              </w:rPr>
            </w:pPr>
            <w:bookmarkStart w:id="2" w:name="_Hlk531063292"/>
            <w:r>
              <w:rPr>
                <w:rFonts w:cs="Arial"/>
                <w:sz w:val="16"/>
                <w:szCs w:val="16"/>
                <w:lang w:eastAsia="ja-JP"/>
              </w:rPr>
              <w:t xml:space="preserve">General requirements are </w:t>
            </w:r>
            <w:r w:rsidRPr="001140AB">
              <w:rPr>
                <w:rFonts w:cs="Arial"/>
                <w:sz w:val="16"/>
                <w:szCs w:val="16"/>
                <w:lang w:eastAsia="ja-JP"/>
              </w:rPr>
              <w:t>under study</w:t>
            </w:r>
            <w:bookmarkEnd w:id="2"/>
          </w:p>
        </w:tc>
      </w:tr>
      <w:tr w:rsidR="00100E93"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100E93" w:rsidRPr="00204BA5" w:rsidRDefault="00100E93" w:rsidP="00100E93">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100E93" w:rsidRPr="00372374" w:rsidRDefault="00100E93" w:rsidP="00100E93">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100E93" w:rsidRPr="00204BA5" w:rsidRDefault="00100E93" w:rsidP="00100E93">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100E93" w:rsidRPr="006065E3"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26D79F5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100E93" w:rsidRPr="001E297D" w:rsidRDefault="00100E93" w:rsidP="00100E93">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7CF139A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100E93" w:rsidRPr="00BD4D9B" w:rsidRDefault="00100E93" w:rsidP="00100E93">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387BCCC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100E93" w:rsidRPr="00BD4D9B" w:rsidRDefault="00100E93" w:rsidP="00100E93">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62C7377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100E93" w:rsidRPr="00BD4D9B" w:rsidRDefault="00100E93" w:rsidP="00100E93">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4E31C13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100E93" w:rsidRPr="00BD4D9B" w:rsidRDefault="00100E93" w:rsidP="00100E93">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38C6AFE" w14:textId="70F30141"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28578E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100E93" w:rsidRPr="00BD4D9B" w:rsidRDefault="00100E93" w:rsidP="00100E93">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56E4EF9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100E93" w:rsidRPr="00BD4D9B" w:rsidRDefault="00100E93" w:rsidP="00100E93">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3406F870"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100E93" w:rsidRPr="00BD4D9B" w:rsidRDefault="00100E93" w:rsidP="00100E93">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5EE0FCF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100E93" w:rsidRPr="00BD4D9B" w:rsidRDefault="00100E93" w:rsidP="00100E93">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11B708CB"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100E93" w:rsidRPr="00BD4D9B" w:rsidRDefault="00100E93" w:rsidP="00100E93">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100E93" w:rsidRDefault="00100E93" w:rsidP="00100E93">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62A35F9E"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100E93" w:rsidRPr="00BD4D9B" w:rsidRDefault="00100E93" w:rsidP="00100E93">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100E93" w:rsidRPr="001E297D" w:rsidRDefault="00100E93" w:rsidP="00100E93">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100E93" w:rsidRPr="001E297D" w:rsidRDefault="00100E93" w:rsidP="00100E93">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100E93" w:rsidRPr="00AF3C84"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56ECB3E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100E93" w:rsidRPr="00BD4D9B" w:rsidRDefault="00100E93" w:rsidP="00100E93">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100E93" w:rsidRPr="001E297D" w:rsidRDefault="00100E93" w:rsidP="00100E93">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100E93" w:rsidRPr="001E297D" w:rsidRDefault="00100E93" w:rsidP="00100E93">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100E93" w:rsidRPr="00AF3C84"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724B2F2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1324E38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100E93" w:rsidRDefault="00100E93" w:rsidP="00100E93">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165E09E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0AA51F0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476BED7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4BF98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2B5036F"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100E93" w:rsidRPr="00254588" w:rsidRDefault="00100E93" w:rsidP="00100E93">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941D8FF"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4653EEB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71ECFD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2D5F785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53AF4E0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478B0BC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352B9336"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21D9393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2659C0A7"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2A5D794"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439C8B3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0199C63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2D908D7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1A735D69"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04DA57B4"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5F14B0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77E193B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5DFAEB8B"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7AAEB6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65EC344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100E93" w:rsidRPr="00C31878" w:rsidRDefault="00100E93" w:rsidP="00100E93">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100E93" w:rsidRPr="00BB552B" w:rsidRDefault="00100E93" w:rsidP="00100E93">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100E93" w:rsidRPr="00C31878" w:rsidRDefault="00100E93" w:rsidP="00100E93">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100E93" w:rsidRDefault="00100E93" w:rsidP="00100E93">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356A8DD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100E93" w:rsidRPr="00C31878" w:rsidRDefault="00100E93" w:rsidP="00100E93">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100E93" w:rsidRPr="00BB552B" w:rsidRDefault="00100E93" w:rsidP="00100E93">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100E93" w:rsidRPr="00C31878" w:rsidRDefault="00100E93" w:rsidP="00100E93">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100E93" w:rsidRDefault="00100E93" w:rsidP="00100E93">
            <w:pPr>
              <w:pStyle w:val="TAL"/>
              <w:rPr>
                <w:rFonts w:cs="Arial"/>
                <w:sz w:val="16"/>
                <w:szCs w:val="16"/>
              </w:rPr>
            </w:pPr>
            <w:r w:rsidRPr="006065E3">
              <w:rPr>
                <w:rFonts w:cs="Arial"/>
                <w:sz w:val="16"/>
                <w:szCs w:val="16"/>
              </w:rPr>
              <w:t>38.716-01-01: R4-1811441</w:t>
            </w:r>
          </w:p>
          <w:p w14:paraId="34571212" w14:textId="5EA3C4CB"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100E93" w:rsidRDefault="00100E93" w:rsidP="00100E93">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7F556CD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100E93" w:rsidRPr="00F51FD0" w:rsidRDefault="00100E93" w:rsidP="00100E93">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100E93" w:rsidRPr="00F51FD0" w:rsidRDefault="00100E93" w:rsidP="00100E93">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100E93" w:rsidRPr="00F51FD0" w:rsidRDefault="00100E93" w:rsidP="00100E93">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100E93" w:rsidRDefault="00100E93" w:rsidP="00100E93">
            <w:pPr>
              <w:pStyle w:val="TAL"/>
              <w:rPr>
                <w:rFonts w:cs="Arial"/>
                <w:sz w:val="16"/>
                <w:szCs w:val="16"/>
              </w:rPr>
            </w:pPr>
            <w:r w:rsidRPr="006065E3">
              <w:rPr>
                <w:rFonts w:cs="Arial"/>
                <w:sz w:val="16"/>
                <w:szCs w:val="16"/>
              </w:rPr>
              <w:t>38.716-01-01: R4-1811441</w:t>
            </w:r>
          </w:p>
          <w:p w14:paraId="1BC289E9" w14:textId="42E82E6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32B9DE9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100E93" w:rsidRPr="00F51FD0" w:rsidRDefault="00100E93" w:rsidP="00100E93">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100E93" w:rsidRPr="00F51FD0" w:rsidRDefault="00100E93" w:rsidP="00100E93">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100E93" w:rsidRPr="00F51FD0" w:rsidRDefault="00100E93" w:rsidP="00100E93">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100E93" w:rsidRDefault="00100E93" w:rsidP="00100E93">
            <w:pPr>
              <w:pStyle w:val="TAL"/>
              <w:rPr>
                <w:rFonts w:cs="Arial"/>
                <w:sz w:val="16"/>
                <w:szCs w:val="16"/>
              </w:rPr>
            </w:pPr>
            <w:r w:rsidRPr="006065E3">
              <w:rPr>
                <w:rFonts w:cs="Arial"/>
                <w:sz w:val="16"/>
                <w:szCs w:val="16"/>
              </w:rPr>
              <w:t>38.716-01-01: R4-1811441</w:t>
            </w:r>
          </w:p>
          <w:p w14:paraId="7B2CB82B" w14:textId="6CC288A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4C8E114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100E93" w:rsidRPr="00F51FD0" w:rsidRDefault="00100E93" w:rsidP="00100E93">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100E93" w:rsidRPr="00F51FD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100E93" w:rsidRPr="00F51FD0" w:rsidRDefault="00100E93" w:rsidP="00100E93">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100E93" w:rsidRDefault="00100E93" w:rsidP="00100E93">
            <w:pPr>
              <w:pStyle w:val="TAL"/>
              <w:rPr>
                <w:rFonts w:cs="Arial"/>
                <w:sz w:val="16"/>
                <w:szCs w:val="16"/>
              </w:rPr>
            </w:pPr>
            <w:r w:rsidRPr="006065E3">
              <w:rPr>
                <w:rFonts w:cs="Arial"/>
                <w:sz w:val="16"/>
                <w:szCs w:val="16"/>
              </w:rPr>
              <w:t>38.716-01-01: R4-1811441</w:t>
            </w:r>
          </w:p>
          <w:p w14:paraId="61E3CBE6" w14:textId="40ABA32B"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3C2ECBA0"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100E93" w:rsidRPr="00F51FD0" w:rsidRDefault="00100E93" w:rsidP="00100E93">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100E93" w:rsidRDefault="00100E93" w:rsidP="00100E93">
            <w:pPr>
              <w:pStyle w:val="TAL"/>
              <w:rPr>
                <w:rFonts w:cs="Arial"/>
                <w:sz w:val="16"/>
                <w:szCs w:val="16"/>
              </w:rPr>
            </w:pPr>
            <w:r w:rsidRPr="00A12BEF">
              <w:rPr>
                <w:rFonts w:cs="Arial"/>
                <w:sz w:val="16"/>
                <w:szCs w:val="16"/>
              </w:rPr>
              <w:t>38.716-01-01: R4-1815805</w:t>
            </w:r>
          </w:p>
          <w:p w14:paraId="006EAC4F" w14:textId="0FC2E875"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31D6FB7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100E93" w:rsidRPr="00F51FD0" w:rsidRDefault="00100E93" w:rsidP="00100E93">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100E93" w:rsidRDefault="00100E93" w:rsidP="00100E93">
            <w:pPr>
              <w:pStyle w:val="TAL"/>
              <w:rPr>
                <w:rFonts w:cs="Arial"/>
                <w:sz w:val="16"/>
                <w:szCs w:val="16"/>
              </w:rPr>
            </w:pPr>
            <w:r w:rsidRPr="00A12BEF">
              <w:rPr>
                <w:rFonts w:cs="Arial"/>
                <w:sz w:val="16"/>
                <w:szCs w:val="16"/>
              </w:rPr>
              <w:t>38.716-01-01: R4-1815805</w:t>
            </w:r>
          </w:p>
          <w:p w14:paraId="0B344382" w14:textId="50DDF33B"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3282A3D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100E93" w:rsidRPr="00F51FD0"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100E93" w:rsidRDefault="00100E93" w:rsidP="00100E93">
            <w:pPr>
              <w:pStyle w:val="TAL"/>
              <w:rPr>
                <w:rFonts w:cs="Arial"/>
                <w:sz w:val="16"/>
                <w:szCs w:val="16"/>
              </w:rPr>
            </w:pPr>
            <w:r w:rsidRPr="006065E3">
              <w:rPr>
                <w:rFonts w:cs="Arial"/>
                <w:sz w:val="16"/>
                <w:szCs w:val="16"/>
              </w:rPr>
              <w:t>38.716-01-01: R4-1811441</w:t>
            </w:r>
          </w:p>
          <w:p w14:paraId="0099C3CE" w14:textId="62A6DEED"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4D2B38FF"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100E93" w:rsidRDefault="00100E93" w:rsidP="00100E93">
            <w:pPr>
              <w:pStyle w:val="TAL"/>
              <w:rPr>
                <w:rFonts w:cs="Arial"/>
                <w:sz w:val="16"/>
                <w:szCs w:val="16"/>
              </w:rPr>
            </w:pPr>
            <w:r w:rsidRPr="006065E3">
              <w:rPr>
                <w:rFonts w:cs="Arial"/>
                <w:sz w:val="16"/>
                <w:szCs w:val="16"/>
              </w:rPr>
              <w:t>38.716-01-01: R4-1811441</w:t>
            </w:r>
          </w:p>
          <w:p w14:paraId="70A6ADFA" w14:textId="37B810D0"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5744AE26"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100E93" w:rsidRDefault="00100E93" w:rsidP="00100E93">
            <w:pPr>
              <w:pStyle w:val="TAL"/>
              <w:rPr>
                <w:rFonts w:cs="Arial"/>
                <w:sz w:val="16"/>
                <w:szCs w:val="16"/>
              </w:rPr>
            </w:pPr>
            <w:r w:rsidRPr="006065E3">
              <w:rPr>
                <w:rFonts w:cs="Arial"/>
                <w:sz w:val="16"/>
                <w:szCs w:val="16"/>
              </w:rPr>
              <w:t>38.716-01-01: R4-1811441</w:t>
            </w:r>
          </w:p>
          <w:p w14:paraId="15BA3916" w14:textId="5EF9A116"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3D6522E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100E93" w:rsidRDefault="00100E93" w:rsidP="00100E93">
            <w:pPr>
              <w:pStyle w:val="TAL"/>
              <w:rPr>
                <w:rFonts w:cs="Arial"/>
                <w:sz w:val="16"/>
                <w:szCs w:val="16"/>
              </w:rPr>
            </w:pPr>
            <w:r w:rsidRPr="006065E3">
              <w:rPr>
                <w:rFonts w:cs="Arial"/>
                <w:sz w:val="16"/>
                <w:szCs w:val="16"/>
              </w:rPr>
              <w:t>38.716-01-01: R4-1811441</w:t>
            </w:r>
          </w:p>
          <w:p w14:paraId="216C0550" w14:textId="2C75BAC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61D3C03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100E93" w:rsidRDefault="00100E93" w:rsidP="00100E93">
            <w:pPr>
              <w:pStyle w:val="TAL"/>
              <w:rPr>
                <w:rFonts w:cs="Arial"/>
                <w:sz w:val="16"/>
                <w:szCs w:val="16"/>
              </w:rPr>
            </w:pPr>
            <w:r w:rsidRPr="006065E3">
              <w:rPr>
                <w:rFonts w:cs="Arial"/>
                <w:sz w:val="16"/>
                <w:szCs w:val="16"/>
              </w:rPr>
              <w:t>38.716-01-01: R4-1811441</w:t>
            </w:r>
          </w:p>
          <w:p w14:paraId="22CB1A8F" w14:textId="1DDA6AAA"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6DFB0FC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100E93" w:rsidRDefault="00100E93" w:rsidP="00100E93">
            <w:pPr>
              <w:pStyle w:val="TAL"/>
              <w:rPr>
                <w:rFonts w:cs="Arial"/>
                <w:sz w:val="16"/>
                <w:szCs w:val="16"/>
              </w:rPr>
            </w:pPr>
            <w:r w:rsidRPr="006065E3">
              <w:rPr>
                <w:rFonts w:cs="Arial"/>
                <w:sz w:val="16"/>
                <w:szCs w:val="16"/>
              </w:rPr>
              <w:t>38.716-01-01: R4-1811441</w:t>
            </w:r>
          </w:p>
          <w:p w14:paraId="3AF00536" w14:textId="08718055"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3E2DBB4B"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100E93" w:rsidRDefault="00100E93" w:rsidP="00100E93">
            <w:pPr>
              <w:pStyle w:val="TAL"/>
              <w:rPr>
                <w:rFonts w:cs="Arial"/>
                <w:sz w:val="16"/>
                <w:szCs w:val="16"/>
              </w:rPr>
            </w:pPr>
            <w:r w:rsidRPr="006065E3">
              <w:rPr>
                <w:rFonts w:cs="Arial"/>
                <w:sz w:val="16"/>
                <w:szCs w:val="16"/>
              </w:rPr>
              <w:t>38.716-01-01: R4-1811441</w:t>
            </w:r>
          </w:p>
          <w:p w14:paraId="31863A5F" w14:textId="2C7760B3"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1E1D8397"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100E93" w:rsidRPr="00254588"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100E93" w:rsidRDefault="00100E93" w:rsidP="00100E93">
            <w:pPr>
              <w:pStyle w:val="TAL"/>
              <w:rPr>
                <w:rFonts w:cs="Arial"/>
                <w:sz w:val="16"/>
                <w:szCs w:val="16"/>
              </w:rPr>
            </w:pPr>
            <w:r w:rsidRPr="006065E3">
              <w:rPr>
                <w:rFonts w:cs="Arial"/>
                <w:sz w:val="16"/>
                <w:szCs w:val="16"/>
              </w:rPr>
              <w:t>38.716-01-01: R4-1811441</w:t>
            </w:r>
          </w:p>
          <w:p w14:paraId="4C65DC3A" w14:textId="287805AA" w:rsidR="00100E93" w:rsidRPr="00C31878" w:rsidRDefault="00100E93" w:rsidP="00100E93">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6640746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5EB5E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100E93" w:rsidRDefault="00100E93" w:rsidP="00100E93">
            <w:pPr>
              <w:pStyle w:val="TAL"/>
              <w:rPr>
                <w:rFonts w:cs="Arial"/>
                <w:sz w:val="16"/>
                <w:szCs w:val="16"/>
              </w:rPr>
            </w:pPr>
            <w:r w:rsidRPr="006065E3">
              <w:rPr>
                <w:rFonts w:cs="Arial"/>
                <w:sz w:val="16"/>
                <w:szCs w:val="16"/>
              </w:rPr>
              <w:t>38.716-01-01: R4-1811441</w:t>
            </w:r>
          </w:p>
          <w:p w14:paraId="1C51231E" w14:textId="32ED8366"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50A6C36B"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100E93" w:rsidRDefault="00100E93" w:rsidP="00100E93">
            <w:pPr>
              <w:pStyle w:val="TAL"/>
              <w:rPr>
                <w:rFonts w:cs="Arial"/>
                <w:sz w:val="16"/>
                <w:szCs w:val="16"/>
              </w:rPr>
            </w:pPr>
            <w:r w:rsidRPr="006065E3">
              <w:rPr>
                <w:rFonts w:cs="Arial"/>
                <w:sz w:val="16"/>
                <w:szCs w:val="16"/>
              </w:rPr>
              <w:t>38.716-01-01: R4-1811441</w:t>
            </w:r>
          </w:p>
          <w:p w14:paraId="66DB3060" w14:textId="3552CF2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2BCAB04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100E93" w:rsidRDefault="00100E93" w:rsidP="00100E93">
            <w:pPr>
              <w:pStyle w:val="TAL"/>
              <w:rPr>
                <w:rFonts w:cs="Arial"/>
                <w:sz w:val="16"/>
                <w:szCs w:val="16"/>
              </w:rPr>
            </w:pPr>
            <w:r w:rsidRPr="006065E3">
              <w:rPr>
                <w:rFonts w:cs="Arial"/>
                <w:sz w:val="16"/>
                <w:szCs w:val="16"/>
              </w:rPr>
              <w:t>38.716-01-01: R4-1811441</w:t>
            </w:r>
          </w:p>
          <w:p w14:paraId="15786ED4" w14:textId="0C189705"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4A6B96AE"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100E93" w:rsidRDefault="00100E93" w:rsidP="00100E93">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063B7C07"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100E93" w:rsidRDefault="00100E93" w:rsidP="00100E93">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4C065669"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100E93" w:rsidRDefault="00100E93" w:rsidP="00100E93">
            <w:pPr>
              <w:pStyle w:val="TAL"/>
              <w:rPr>
                <w:rFonts w:cs="Arial"/>
                <w:sz w:val="16"/>
                <w:szCs w:val="16"/>
              </w:rPr>
            </w:pPr>
            <w:r w:rsidRPr="006065E3">
              <w:rPr>
                <w:rFonts w:cs="Arial"/>
                <w:sz w:val="16"/>
                <w:szCs w:val="16"/>
              </w:rPr>
              <w:t>38.716-01-01: R4-1811441</w:t>
            </w:r>
          </w:p>
          <w:p w14:paraId="446CB6A9" w14:textId="4AEA84A3"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3D7781B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100E93" w:rsidRDefault="00100E93" w:rsidP="00100E93">
            <w:pPr>
              <w:pStyle w:val="TAL"/>
              <w:rPr>
                <w:rFonts w:cs="Arial"/>
                <w:sz w:val="16"/>
                <w:szCs w:val="16"/>
              </w:rPr>
            </w:pPr>
            <w:r w:rsidRPr="006065E3">
              <w:rPr>
                <w:rFonts w:cs="Arial"/>
                <w:sz w:val="16"/>
                <w:szCs w:val="16"/>
              </w:rPr>
              <w:t>38.716-01-01: R4-1811441</w:t>
            </w:r>
          </w:p>
          <w:p w14:paraId="0AF11D04" w14:textId="3F1E0DA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237F7917"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100E93" w:rsidRDefault="00100E93" w:rsidP="00100E93">
            <w:pPr>
              <w:pStyle w:val="TAL"/>
              <w:rPr>
                <w:rFonts w:cs="Arial"/>
                <w:sz w:val="16"/>
                <w:szCs w:val="16"/>
              </w:rPr>
            </w:pPr>
            <w:r w:rsidRPr="006065E3">
              <w:rPr>
                <w:rFonts w:cs="Arial"/>
                <w:sz w:val="16"/>
                <w:szCs w:val="16"/>
              </w:rPr>
              <w:t>38.716-01-01: R4-1811441</w:t>
            </w:r>
          </w:p>
          <w:p w14:paraId="528E02BA" w14:textId="0B69EF9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1CA1D920"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100E93" w:rsidRDefault="00100E93" w:rsidP="00100E93">
            <w:pPr>
              <w:pStyle w:val="TAL"/>
              <w:rPr>
                <w:rFonts w:cs="Arial"/>
                <w:sz w:val="16"/>
                <w:szCs w:val="16"/>
              </w:rPr>
            </w:pPr>
            <w:r w:rsidRPr="006065E3">
              <w:rPr>
                <w:rFonts w:cs="Arial"/>
                <w:sz w:val="16"/>
                <w:szCs w:val="16"/>
              </w:rPr>
              <w:t>38.716-01-01: R4-1811441</w:t>
            </w:r>
          </w:p>
          <w:p w14:paraId="51DDD9FB" w14:textId="1AA5DECC"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69ADAE2F"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100E93" w:rsidRDefault="00100E93" w:rsidP="00100E93">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100E93" w:rsidRPr="00BB2070" w:rsidRDefault="00100E93" w:rsidP="00100E9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100E93" w:rsidRDefault="00100E93" w:rsidP="00100E93">
            <w:pPr>
              <w:pStyle w:val="TAL"/>
              <w:rPr>
                <w:rFonts w:cs="Arial"/>
                <w:sz w:val="16"/>
                <w:szCs w:val="16"/>
              </w:rPr>
            </w:pPr>
            <w:r w:rsidRPr="006065E3">
              <w:rPr>
                <w:rFonts w:cs="Arial"/>
                <w:sz w:val="16"/>
                <w:szCs w:val="16"/>
              </w:rPr>
              <w:t>38.716-01-01: R4-1811441</w:t>
            </w:r>
          </w:p>
          <w:p w14:paraId="37C9254E" w14:textId="35B4E304"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6B7F846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100E93" w:rsidRDefault="00100E93" w:rsidP="00100E93">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100E93" w:rsidRPr="00BB2070"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100E93" w:rsidRPr="00BB2070"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100E93" w:rsidRDefault="00100E93" w:rsidP="00100E93">
            <w:pPr>
              <w:pStyle w:val="TAL"/>
              <w:rPr>
                <w:rFonts w:cs="Arial"/>
                <w:sz w:val="16"/>
                <w:szCs w:val="16"/>
              </w:rPr>
            </w:pPr>
            <w:r w:rsidRPr="006065E3">
              <w:rPr>
                <w:rFonts w:cs="Arial"/>
                <w:sz w:val="16"/>
                <w:szCs w:val="16"/>
              </w:rPr>
              <w:t>38.716-01-01: R4-1811441</w:t>
            </w:r>
          </w:p>
          <w:p w14:paraId="4387A003" w14:textId="5292B067"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14A20BC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100E93" w:rsidRPr="00206D86" w:rsidRDefault="00100E93" w:rsidP="00100E93">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100E93" w:rsidRDefault="00100E93" w:rsidP="00100E93">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71E00FB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100E93" w:rsidRPr="00206D86" w:rsidRDefault="00100E93" w:rsidP="00100E93">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096A7596"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100E93" w:rsidRPr="00206D86" w:rsidRDefault="00100E93" w:rsidP="00100E93">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78B22559"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100E93" w:rsidRPr="00206D86" w:rsidRDefault="00100E93" w:rsidP="00100E93">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EC979F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100E93" w:rsidRPr="00206D86" w:rsidRDefault="00100E93" w:rsidP="00100E93">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5154918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100E93" w:rsidRPr="00206D86" w:rsidRDefault="00100E93" w:rsidP="00100E93">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100E93" w:rsidRDefault="00100E93" w:rsidP="00100E93">
            <w:pPr>
              <w:pStyle w:val="TAL"/>
              <w:rPr>
                <w:rFonts w:cs="Arial"/>
                <w:sz w:val="16"/>
                <w:szCs w:val="16"/>
              </w:rPr>
            </w:pPr>
            <w:r w:rsidRPr="006065E3">
              <w:rPr>
                <w:rFonts w:cs="Arial"/>
                <w:sz w:val="16"/>
                <w:szCs w:val="16"/>
              </w:rPr>
              <w:t>38.716-01-01: R4-1811441</w:t>
            </w:r>
          </w:p>
          <w:p w14:paraId="0EB96C9C" w14:textId="653992A6"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3B2FBFB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100E93" w:rsidRPr="00206D86" w:rsidRDefault="00100E93" w:rsidP="00100E93">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100E93" w:rsidRDefault="00100E93" w:rsidP="00100E93">
            <w:pPr>
              <w:pStyle w:val="TAL"/>
              <w:rPr>
                <w:rFonts w:cs="Arial"/>
                <w:sz w:val="16"/>
                <w:szCs w:val="16"/>
              </w:rPr>
            </w:pPr>
            <w:r w:rsidRPr="006065E3">
              <w:rPr>
                <w:rFonts w:cs="Arial"/>
                <w:sz w:val="16"/>
                <w:szCs w:val="16"/>
              </w:rPr>
              <w:t>38.716-01-01: R4-1811441</w:t>
            </w:r>
          </w:p>
          <w:p w14:paraId="53DD8A10" w14:textId="7E37A4E1"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C797190"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100E93" w:rsidRPr="00206D86" w:rsidRDefault="00100E93" w:rsidP="00100E93">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100E93" w:rsidRDefault="00100E93" w:rsidP="00100E93">
            <w:pPr>
              <w:pStyle w:val="TAL"/>
              <w:rPr>
                <w:rFonts w:cs="Arial"/>
                <w:sz w:val="16"/>
                <w:szCs w:val="16"/>
              </w:rPr>
            </w:pPr>
            <w:r w:rsidRPr="006065E3">
              <w:rPr>
                <w:rFonts w:cs="Arial"/>
                <w:sz w:val="16"/>
                <w:szCs w:val="16"/>
              </w:rPr>
              <w:t>38.716-01-01: R4-1811441</w:t>
            </w:r>
          </w:p>
          <w:p w14:paraId="52251A04" w14:textId="75871DBE"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17056974"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100E93" w:rsidRPr="00206D86" w:rsidRDefault="00100E93" w:rsidP="00100E93">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100E93" w:rsidRPr="00C31878" w:rsidRDefault="00100E93" w:rsidP="00100E93">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622637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100E93" w:rsidRPr="00206D86" w:rsidRDefault="00100E93" w:rsidP="00100E93">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0AD7B5FB"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100E93" w:rsidRPr="00206D86" w:rsidRDefault="00100E93" w:rsidP="00100E93">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4342C0D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100E93" w:rsidRPr="00206D86" w:rsidRDefault="00100E93" w:rsidP="00100E93">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7587A51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100E93" w:rsidRPr="00206D86" w:rsidRDefault="00100E93" w:rsidP="00100E93">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5B52CCB6"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100E93" w:rsidRPr="00206D86" w:rsidRDefault="00100E93" w:rsidP="00100E93">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7A7AC3F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100E93" w:rsidRPr="00206D86" w:rsidRDefault="00100E93" w:rsidP="00100E93">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0FC6209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100E93" w:rsidRPr="00206D86" w:rsidRDefault="00100E93" w:rsidP="00100E93">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164574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100E93" w:rsidRPr="00206D86" w:rsidRDefault="00100E93" w:rsidP="00100E93">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33E8BC1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52C1B264" w:rsidR="00100E93" w:rsidRPr="00206D86" w:rsidRDefault="00100E93" w:rsidP="00100E93">
            <w:pPr>
              <w:pStyle w:val="TAL"/>
              <w:rPr>
                <w:rFonts w:cs="Arial"/>
                <w:sz w:val="16"/>
                <w:szCs w:val="16"/>
                <w:lang w:eastAsia="ja-JP"/>
              </w:rPr>
            </w:pPr>
            <w:r w:rsidRPr="00206D86">
              <w:rPr>
                <w:rFonts w:cs="Arial"/>
                <w:sz w:val="16"/>
                <w:szCs w:val="16"/>
                <w:lang w:eastAsia="ja-JP"/>
              </w:rPr>
              <w:t>DC_n260(A-P)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100E93" w:rsidRPr="00206D86" w:rsidRDefault="00100E93" w:rsidP="00100E93">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5714519F"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0EDB186D" w:rsidR="00100E93" w:rsidRPr="00206D86" w:rsidRDefault="00100E93" w:rsidP="00100E93">
            <w:pPr>
              <w:pStyle w:val="TAL"/>
              <w:rPr>
                <w:rFonts w:cs="Arial"/>
                <w:sz w:val="16"/>
                <w:szCs w:val="16"/>
                <w:lang w:eastAsia="ja-JP"/>
              </w:rPr>
            </w:pPr>
            <w:r w:rsidRPr="00206D86">
              <w:rPr>
                <w:rFonts w:cs="Arial"/>
                <w:sz w:val="16"/>
                <w:szCs w:val="16"/>
                <w:lang w:eastAsia="ja-JP"/>
              </w:rPr>
              <w:t>DC_n260(2A-P)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3A35687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0A590142" w:rsidR="00100E93" w:rsidRPr="00206D86" w:rsidRDefault="00100E93" w:rsidP="00100E93">
            <w:pPr>
              <w:pStyle w:val="TAL"/>
              <w:rPr>
                <w:rFonts w:cs="Arial"/>
                <w:sz w:val="16"/>
                <w:szCs w:val="16"/>
                <w:lang w:eastAsia="ja-JP"/>
              </w:rPr>
            </w:pPr>
            <w:r w:rsidRPr="00206D86">
              <w:rPr>
                <w:rFonts w:cs="Arial"/>
                <w:sz w:val="16"/>
                <w:szCs w:val="16"/>
                <w:lang w:eastAsia="ja-JP"/>
              </w:rPr>
              <w:t>DC_n260(A-2P)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430178D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0E01B093" w:rsidR="00100E93" w:rsidRPr="00206D86" w:rsidRDefault="00100E93" w:rsidP="00100E93">
            <w:pPr>
              <w:pStyle w:val="TAL"/>
              <w:rPr>
                <w:rFonts w:cs="Arial"/>
                <w:sz w:val="16"/>
                <w:szCs w:val="16"/>
                <w:lang w:eastAsia="ja-JP"/>
              </w:rPr>
            </w:pPr>
            <w:r w:rsidRPr="00206D86">
              <w:rPr>
                <w:rFonts w:cs="Arial"/>
                <w:sz w:val="16"/>
                <w:szCs w:val="16"/>
                <w:lang w:eastAsia="ja-JP"/>
              </w:rPr>
              <w:t>DC_n260(2A-2P)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7EFF0D4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100E93" w:rsidRPr="00206D86" w:rsidRDefault="00100E93" w:rsidP="00100E93">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069695D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100E93" w:rsidRPr="00206D86" w:rsidRDefault="00100E93" w:rsidP="00100E93">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39675FF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100E93" w:rsidRPr="00206D86" w:rsidRDefault="00100E93" w:rsidP="00100E93">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04A58276"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100E93" w:rsidRPr="00206D86" w:rsidRDefault="00100E93" w:rsidP="00100E93">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CC7CBB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100E93" w:rsidRPr="00206D86" w:rsidRDefault="00100E93" w:rsidP="00100E93">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1D07BC5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100E93" w:rsidRPr="00206D86" w:rsidRDefault="00100E93" w:rsidP="00100E93">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100E93" w:rsidRDefault="00100E93" w:rsidP="00100E93">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2E4D3E12"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100E93" w:rsidRPr="00206D86" w:rsidRDefault="00100E93" w:rsidP="00100E93">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413C447C"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100E93" w:rsidRPr="00206D86" w:rsidRDefault="00100E93" w:rsidP="00100E93">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11427DD9"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100E93" w:rsidRPr="00206D86" w:rsidRDefault="00100E93" w:rsidP="00100E93">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197B0C8B"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100E93" w:rsidRPr="00206D86" w:rsidRDefault="00100E93" w:rsidP="00100E93">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FF9411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100E93" w:rsidRPr="00206D86" w:rsidRDefault="00100E93" w:rsidP="00100E93">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03057D2F"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100E93" w:rsidRPr="00206D86" w:rsidRDefault="00100E93" w:rsidP="00100E93">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0C907B21"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100E93" w:rsidRPr="00206D86" w:rsidRDefault="00100E93" w:rsidP="00100E93">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5B7E77D7"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100E93" w:rsidRPr="00206D86" w:rsidRDefault="00100E93" w:rsidP="00100E93">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2B560DE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100E93" w:rsidRPr="00206D86" w:rsidRDefault="00100E93" w:rsidP="00100E93">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38F0444A"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100E93" w:rsidRPr="00206D86" w:rsidRDefault="00100E93" w:rsidP="00100E93">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55090B38"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100E93" w:rsidRPr="00206D86" w:rsidRDefault="00100E93" w:rsidP="00100E93">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430959C7"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100E93" w:rsidRPr="00206D86" w:rsidRDefault="00100E93" w:rsidP="00100E93">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3C12AA76"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100E93" w:rsidRPr="00206D86" w:rsidRDefault="00100E93" w:rsidP="00100E93">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4245F9B5"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100E93" w:rsidRPr="00206D86" w:rsidRDefault="00100E93" w:rsidP="00100E93">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5F285D1D"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100E93" w:rsidRPr="00206D86" w:rsidRDefault="00100E93" w:rsidP="00100E93">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68C0AE43" w:rsidR="00100E93" w:rsidRDefault="00100E93" w:rsidP="00100E93">
            <w:pPr>
              <w:pStyle w:val="TAL"/>
              <w:rPr>
                <w:rFonts w:cs="Arial"/>
                <w:sz w:val="16"/>
                <w:szCs w:val="16"/>
                <w:lang w:eastAsia="ja-JP"/>
              </w:rPr>
            </w:pPr>
            <w:r>
              <w:rPr>
                <w:sz w:val="16"/>
                <w:szCs w:val="16"/>
                <w:lang w:eastAsia="ja-JP"/>
              </w:rPr>
              <w:t>Completed at RAN #82</w:t>
            </w:r>
          </w:p>
        </w:tc>
      </w:tr>
      <w:tr w:rsidR="00100E93"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100E93" w:rsidRPr="00206D86" w:rsidRDefault="00100E93" w:rsidP="00100E93">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100E93" w:rsidRPr="00206D86" w:rsidRDefault="00100E93" w:rsidP="00100E9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100E93" w:rsidRPr="00206D86" w:rsidRDefault="00100E93" w:rsidP="00100E93">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100E93" w:rsidRDefault="00100E93" w:rsidP="00100E93">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100E93" w:rsidRPr="00C31878" w:rsidRDefault="00100E93" w:rsidP="00100E93">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100E93" w:rsidRDefault="00100E93" w:rsidP="00100E93">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2E2E3804" w:rsidR="00100E93" w:rsidRDefault="00100E93" w:rsidP="00100E93">
            <w:pPr>
              <w:pStyle w:val="TAL"/>
              <w:rPr>
                <w:rFonts w:cs="Arial"/>
                <w:sz w:val="16"/>
                <w:szCs w:val="16"/>
                <w:lang w:eastAsia="ja-JP"/>
              </w:rPr>
            </w:pPr>
            <w:r>
              <w:rPr>
                <w:sz w:val="16"/>
                <w:szCs w:val="16"/>
                <w:lang w:eastAsia="ja-JP"/>
              </w:rPr>
              <w:t>Completed at RAN #82</w:t>
            </w:r>
          </w:p>
        </w:tc>
      </w:tr>
      <w:tr w:rsidR="002443CD" w:rsidRPr="00432C06" w14:paraId="48329315"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F7DD1C" w14:textId="72411A31" w:rsidR="002443CD" w:rsidRPr="00206D86" w:rsidRDefault="002443CD" w:rsidP="002443CD">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54" w:type="dxa"/>
            <w:tcBorders>
              <w:top w:val="single" w:sz="4" w:space="0" w:color="auto"/>
              <w:left w:val="single" w:sz="4" w:space="0" w:color="auto"/>
              <w:bottom w:val="single" w:sz="4" w:space="0" w:color="auto"/>
              <w:right w:val="single" w:sz="4" w:space="0" w:color="auto"/>
            </w:tcBorders>
          </w:tcPr>
          <w:p w14:paraId="1EEA64E6" w14:textId="4696C1E9" w:rsidR="002443CD" w:rsidRPr="00206D86" w:rsidRDefault="002443CD" w:rsidP="002443CD">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2D8A6C" w14:textId="22875A99" w:rsidR="002443CD" w:rsidRPr="00FB4F2D"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F3FAACD" w14:textId="146396F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B2413EB" w14:textId="22AA6831"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21D1189" w14:textId="6DE6F776"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3695A8" w14:textId="50B056BD"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7FC31" w14:textId="17FC67A8" w:rsidR="002443CD" w:rsidRDefault="002443CD" w:rsidP="002443CD">
            <w:pPr>
              <w:pStyle w:val="TAL"/>
              <w:rPr>
                <w:rFonts w:cs="Arial"/>
                <w:sz w:val="16"/>
                <w:szCs w:val="16"/>
                <w:lang w:eastAsia="ja-JP"/>
              </w:rPr>
            </w:pPr>
            <w:r>
              <w:rPr>
                <w:rFonts w:cs="Arial"/>
                <w:sz w:val="16"/>
                <w:szCs w:val="16"/>
                <w:lang w:eastAsia="ja-JP"/>
              </w:rPr>
              <w:t>None</w:t>
            </w:r>
          </w:p>
        </w:tc>
      </w:tr>
      <w:tr w:rsidR="002443CD" w:rsidRPr="00432C06" w14:paraId="6B46DE5C"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01276" w14:textId="4B691856" w:rsidR="002443CD" w:rsidRPr="00206D86" w:rsidRDefault="002443CD" w:rsidP="002443CD">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1570F7CF" w14:textId="19D7899D" w:rsidR="002443CD" w:rsidRPr="00206D86" w:rsidRDefault="002443CD" w:rsidP="002443CD">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DF89DB" w14:textId="744D0DB3" w:rsidR="002443CD" w:rsidRPr="00FB4F2D"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08D7372" w14:textId="7777777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7FB85F3C" w14:textId="5D92B966"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F2A8857" w14:textId="60DF67DA"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D6212" w14:textId="75A00250"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683F07" w14:textId="1685BB64" w:rsidR="002443CD" w:rsidRDefault="002443CD" w:rsidP="002443CD">
            <w:pPr>
              <w:pStyle w:val="TAL"/>
              <w:rPr>
                <w:rFonts w:cs="Arial"/>
                <w:sz w:val="16"/>
                <w:szCs w:val="16"/>
                <w:lang w:eastAsia="ja-JP"/>
              </w:rPr>
            </w:pPr>
            <w:r>
              <w:rPr>
                <w:rFonts w:cs="Arial"/>
                <w:sz w:val="16"/>
                <w:szCs w:val="16"/>
                <w:lang w:eastAsia="ja-JP"/>
              </w:rPr>
              <w:t>None</w:t>
            </w:r>
          </w:p>
        </w:tc>
      </w:tr>
      <w:tr w:rsidR="002443CD" w:rsidRPr="00432C06" w14:paraId="1E4C12B1"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9D42F7" w14:textId="7C785167" w:rsidR="002443CD" w:rsidRPr="00206D86" w:rsidRDefault="002443CD" w:rsidP="002443CD">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F1EB001" w14:textId="2ED7C4A5" w:rsidR="002443CD" w:rsidRPr="00206D86" w:rsidRDefault="002443CD" w:rsidP="002443CD">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7531200" w14:textId="468D557A" w:rsidR="002443CD" w:rsidRPr="00FB4F2D"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372966A" w14:textId="7777777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18E63264" w14:textId="7E0124FD"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227D622" w14:textId="0CF4FEDD"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EABD8" w14:textId="2DE22EFD"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2360FA" w14:textId="59317D6B" w:rsidR="002443CD" w:rsidRDefault="002443CD" w:rsidP="002443CD">
            <w:pPr>
              <w:pStyle w:val="TAL"/>
              <w:rPr>
                <w:rFonts w:cs="Arial"/>
                <w:sz w:val="16"/>
                <w:szCs w:val="16"/>
                <w:lang w:eastAsia="ja-JP"/>
              </w:rPr>
            </w:pPr>
            <w:r>
              <w:rPr>
                <w:rFonts w:cs="Arial"/>
                <w:sz w:val="16"/>
                <w:szCs w:val="16"/>
                <w:lang w:eastAsia="ja-JP"/>
              </w:rPr>
              <w:t>None</w:t>
            </w:r>
          </w:p>
        </w:tc>
      </w:tr>
      <w:tr w:rsidR="002443CD" w:rsidRPr="00432C06" w14:paraId="2291A64C"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E795" w14:textId="58D1AB92" w:rsidR="002443CD" w:rsidRPr="00206D86" w:rsidRDefault="002443CD" w:rsidP="002443CD">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5C9F11B" w14:textId="7EAFEBB5" w:rsidR="002443CD" w:rsidRPr="00206D86" w:rsidRDefault="002443CD" w:rsidP="002443CD">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337892" w14:textId="3A750118" w:rsidR="002443CD" w:rsidRPr="00FB4F2D"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AA56615" w14:textId="7777777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44A531C3" w14:textId="164A2945"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1072CC93" w14:textId="361DF649"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1EE8DD" w14:textId="367E2D88"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8285E" w14:textId="21A57A2C" w:rsidR="002443CD" w:rsidRDefault="002443CD" w:rsidP="002443CD">
            <w:pPr>
              <w:pStyle w:val="TAL"/>
              <w:rPr>
                <w:rFonts w:cs="Arial"/>
                <w:sz w:val="16"/>
                <w:szCs w:val="16"/>
                <w:lang w:eastAsia="ja-JP"/>
              </w:rPr>
            </w:pPr>
            <w:r>
              <w:rPr>
                <w:rFonts w:cs="Arial"/>
                <w:sz w:val="16"/>
                <w:szCs w:val="16"/>
                <w:lang w:eastAsia="ja-JP"/>
              </w:rPr>
              <w:t>None</w:t>
            </w:r>
          </w:p>
        </w:tc>
      </w:tr>
      <w:tr w:rsidR="002443CD" w:rsidRPr="00432C06" w14:paraId="30A0D5DA"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1C68B0" w14:textId="2538E330" w:rsidR="002443CD" w:rsidRPr="00ED5C93" w:rsidRDefault="002443CD" w:rsidP="002443CD">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4E8FA95" w14:textId="12707DDC" w:rsidR="002443CD" w:rsidRPr="00ED5C93" w:rsidRDefault="002443CD" w:rsidP="002443CD">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8E20D61" w14:textId="68D604C8" w:rsidR="002443CD" w:rsidRPr="00ED5C93"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44CB390" w14:textId="7777777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7328279D" w14:textId="6D918363"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684A905" w14:textId="026A5246"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550FBE" w14:textId="43E2EAB9"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9A737" w14:textId="735383E3" w:rsidR="002443CD" w:rsidRDefault="002443CD" w:rsidP="002443CD">
            <w:pPr>
              <w:pStyle w:val="TAL"/>
              <w:rPr>
                <w:rFonts w:cs="Arial"/>
                <w:sz w:val="16"/>
                <w:szCs w:val="16"/>
                <w:lang w:eastAsia="ja-JP"/>
              </w:rPr>
            </w:pPr>
            <w:r>
              <w:rPr>
                <w:rFonts w:cs="Arial"/>
                <w:sz w:val="16"/>
                <w:szCs w:val="16"/>
                <w:lang w:eastAsia="ja-JP"/>
              </w:rPr>
              <w:t>None</w:t>
            </w:r>
          </w:p>
        </w:tc>
      </w:tr>
      <w:tr w:rsidR="002443CD" w:rsidRPr="00432C06" w14:paraId="2901DB31"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96F9A0" w14:textId="4742B39A" w:rsidR="002443CD" w:rsidRPr="00ED5C93" w:rsidRDefault="002443CD" w:rsidP="002443CD">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24F36690" w14:textId="64F0FBC0" w:rsidR="002443CD" w:rsidRPr="00ED5C93" w:rsidRDefault="002443CD" w:rsidP="002443CD">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8B26A78" w14:textId="24AE8717" w:rsidR="002443CD" w:rsidRPr="00ED5C93"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5F793A6" w14:textId="7777777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5FAB545C" w14:textId="65E82EA1"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4AD0344C" w14:textId="1751C2D6"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3083" w14:textId="36AC583F"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18D074" w14:textId="0CC22DD3" w:rsidR="002443CD" w:rsidRDefault="002443CD" w:rsidP="002443CD">
            <w:pPr>
              <w:pStyle w:val="TAL"/>
              <w:rPr>
                <w:rFonts w:cs="Arial"/>
                <w:sz w:val="16"/>
                <w:szCs w:val="16"/>
                <w:lang w:eastAsia="ja-JP"/>
              </w:rPr>
            </w:pPr>
            <w:r>
              <w:rPr>
                <w:rFonts w:cs="Arial"/>
                <w:sz w:val="16"/>
                <w:szCs w:val="16"/>
                <w:lang w:eastAsia="ja-JP"/>
              </w:rPr>
              <w:t>None</w:t>
            </w:r>
          </w:p>
        </w:tc>
      </w:tr>
      <w:tr w:rsidR="002443CD" w:rsidRPr="00432C06" w14:paraId="00A420E6" w14:textId="77777777" w:rsidTr="002443C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64ED1" w14:textId="338EC231" w:rsidR="002443CD" w:rsidRPr="00ED5C93" w:rsidRDefault="002443CD" w:rsidP="002443CD">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466A7242" w14:textId="06BC92D8" w:rsidR="002443CD" w:rsidRPr="00ED5C93" w:rsidRDefault="002443CD" w:rsidP="002443CD">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AE1FA5" w14:textId="39E6F740" w:rsidR="002443CD" w:rsidRPr="00ED5C93" w:rsidRDefault="002443CD" w:rsidP="002443CD">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064AF54" w14:textId="77777777" w:rsidR="002443CD" w:rsidRDefault="002443CD" w:rsidP="002443CD">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3F00FCB2" w14:textId="01A6DB6C" w:rsidR="002443CD" w:rsidRPr="006065E3" w:rsidRDefault="002443CD" w:rsidP="002443CD">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23EB06F7" w14:textId="793C70A8" w:rsidR="002443CD" w:rsidRDefault="002443CD" w:rsidP="002443C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70474" w14:textId="1EBAE69A" w:rsidR="002443CD" w:rsidRPr="0023161A" w:rsidRDefault="002443CD" w:rsidP="002443CD">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29E00" w14:textId="032D73D9" w:rsidR="002443CD" w:rsidRDefault="002443CD" w:rsidP="002443CD">
            <w:pPr>
              <w:pStyle w:val="TAL"/>
              <w:rPr>
                <w:rFonts w:cs="Arial"/>
                <w:sz w:val="16"/>
                <w:szCs w:val="16"/>
                <w:lang w:eastAsia="ja-JP"/>
              </w:rPr>
            </w:pPr>
            <w:r>
              <w:rPr>
                <w:rFonts w:cs="Arial"/>
                <w:sz w:val="16"/>
                <w:szCs w:val="16"/>
                <w:lang w:eastAsia="ja-JP"/>
              </w:rPr>
              <w:t>None</w:t>
            </w:r>
          </w:p>
        </w:tc>
      </w:tr>
      <w:tr w:rsidR="00834AFB" w:rsidRPr="00432C06" w14:paraId="4D3890DE" w14:textId="77777777" w:rsidTr="00921DD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81764" w14:textId="3B4359C0" w:rsidR="00834AFB" w:rsidRPr="00ED5C93" w:rsidRDefault="00834AFB" w:rsidP="00834AFB">
            <w:pPr>
              <w:pStyle w:val="TAL"/>
              <w:rPr>
                <w:rFonts w:cs="Arial"/>
                <w:sz w:val="16"/>
                <w:szCs w:val="16"/>
                <w:lang w:eastAsia="ja-JP"/>
              </w:rPr>
            </w:pPr>
            <w:r>
              <w:rPr>
                <w:rFonts w:cs="Arial"/>
                <w:sz w:val="16"/>
                <w:szCs w:val="16"/>
                <w:lang w:eastAsia="ja-JP"/>
              </w:rPr>
              <w:t>CA_n260(2</w:t>
            </w:r>
            <w:proofErr w:type="gramStart"/>
            <w:r>
              <w:rPr>
                <w:rFonts w:cs="Arial"/>
                <w:sz w:val="16"/>
                <w:szCs w:val="16"/>
                <w:lang w:eastAsia="ja-JP"/>
              </w:rPr>
              <w:t>A)_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tcPr>
          <w:p w14:paraId="6AF65488" w14:textId="21D6DC2A" w:rsidR="00834AFB" w:rsidRPr="00ED5C93" w:rsidRDefault="00834AFB" w:rsidP="00834AF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715D341" w14:textId="0C6AEC1D" w:rsidR="00834AFB" w:rsidRPr="00ED5C93" w:rsidRDefault="00834AFB" w:rsidP="00834AF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B56232D" w14:textId="79E92644" w:rsidR="00834AFB" w:rsidRPr="006065E3" w:rsidRDefault="00834AFB" w:rsidP="00834AF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9068E3" w14:textId="006DE8BB" w:rsidR="00834AFB" w:rsidRDefault="00834AFB" w:rsidP="00834AF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14A9E6" w14:textId="13860250" w:rsidR="00834AFB" w:rsidRPr="0023161A" w:rsidRDefault="00834AFB" w:rsidP="00834AF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C6C9CE" w14:textId="6ACFA783" w:rsidR="00834AFB" w:rsidRDefault="00834AFB" w:rsidP="00834AFB">
            <w:pPr>
              <w:pStyle w:val="TAL"/>
              <w:rPr>
                <w:rFonts w:cs="Arial"/>
                <w:sz w:val="16"/>
                <w:szCs w:val="16"/>
                <w:lang w:eastAsia="ja-JP"/>
              </w:rPr>
            </w:pPr>
            <w:r>
              <w:rPr>
                <w:rFonts w:cs="Arial"/>
                <w:sz w:val="16"/>
                <w:szCs w:val="16"/>
                <w:lang w:eastAsia="ja-JP"/>
              </w:rPr>
              <w:t>Non-contiguous UL work not started</w:t>
            </w:r>
          </w:p>
        </w:tc>
      </w:tr>
      <w:tr w:rsidR="00834AFB" w:rsidRPr="00432C06" w14:paraId="2909C651" w14:textId="77777777" w:rsidTr="00B917A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A7151" w14:textId="7709DF20" w:rsidR="00834AFB" w:rsidRDefault="00834AFB" w:rsidP="00834AFB">
            <w:pPr>
              <w:pStyle w:val="TAL"/>
              <w:rPr>
                <w:rFonts w:cs="Arial"/>
                <w:sz w:val="16"/>
                <w:szCs w:val="16"/>
                <w:lang w:eastAsia="ja-JP"/>
              </w:rPr>
            </w:pPr>
            <w:r>
              <w:rPr>
                <w:rFonts w:cs="Arial"/>
                <w:sz w:val="16"/>
                <w:szCs w:val="16"/>
                <w:lang w:eastAsia="ja-JP"/>
              </w:rPr>
              <w:t>CA_n260(3</w:t>
            </w:r>
            <w:proofErr w:type="gramStart"/>
            <w:r>
              <w:rPr>
                <w:rFonts w:cs="Arial"/>
                <w:sz w:val="16"/>
                <w:szCs w:val="16"/>
                <w:lang w:eastAsia="ja-JP"/>
              </w:rPr>
              <w:t>A)_</w:t>
            </w:r>
            <w:proofErr w:type="gramEnd"/>
            <w:r>
              <w:rPr>
                <w:rFonts w:cs="Arial"/>
                <w:sz w:val="16"/>
                <w:szCs w:val="16"/>
                <w:lang w:eastAsia="ja-JP"/>
              </w:rPr>
              <w:t>UL_n260(3A)</w:t>
            </w:r>
          </w:p>
        </w:tc>
        <w:tc>
          <w:tcPr>
            <w:tcW w:w="1054" w:type="dxa"/>
            <w:tcBorders>
              <w:top w:val="single" w:sz="4" w:space="0" w:color="auto"/>
              <w:left w:val="single" w:sz="4" w:space="0" w:color="auto"/>
              <w:bottom w:val="single" w:sz="4" w:space="0" w:color="auto"/>
              <w:right w:val="single" w:sz="4" w:space="0" w:color="auto"/>
            </w:tcBorders>
          </w:tcPr>
          <w:p w14:paraId="0A89E9F9" w14:textId="50C1B653" w:rsidR="00834AFB" w:rsidRPr="00BB2070" w:rsidRDefault="00834AFB" w:rsidP="00834AF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E1BC1D" w14:textId="3EC54F47" w:rsidR="00834AFB" w:rsidRPr="00BB2070" w:rsidRDefault="00834AFB" w:rsidP="00834AF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9FA8963" w14:textId="2E7A70A5" w:rsidR="00834AFB" w:rsidRPr="006065E3" w:rsidRDefault="00834AFB" w:rsidP="00834AF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758788" w14:textId="2A4035EC" w:rsidR="00834AFB" w:rsidRDefault="00834AFB" w:rsidP="00834AF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DD742D" w14:textId="7C615940" w:rsidR="00834AFB" w:rsidRPr="0023161A" w:rsidRDefault="00834AFB" w:rsidP="00834AF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BEC148" w14:textId="3DA9E722" w:rsidR="00834AFB" w:rsidRDefault="00834AFB" w:rsidP="00834AFB">
            <w:pPr>
              <w:pStyle w:val="TAL"/>
              <w:rPr>
                <w:rFonts w:cs="Arial"/>
                <w:sz w:val="16"/>
                <w:szCs w:val="16"/>
                <w:lang w:eastAsia="ja-JP"/>
              </w:rPr>
            </w:pPr>
            <w:r>
              <w:rPr>
                <w:rFonts w:cs="Arial"/>
                <w:sz w:val="16"/>
                <w:szCs w:val="16"/>
                <w:lang w:eastAsia="ja-JP"/>
              </w:rPr>
              <w:t>Non-contiguous UL work not started</w:t>
            </w:r>
          </w:p>
        </w:tc>
      </w:tr>
      <w:tr w:rsidR="00834AFB" w:rsidRPr="00432C06" w14:paraId="009F9543" w14:textId="77777777" w:rsidTr="00B917A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42F4" w14:textId="56A2483C" w:rsidR="00834AFB" w:rsidRDefault="00834AFB" w:rsidP="00834AFB">
            <w:pPr>
              <w:pStyle w:val="TAL"/>
              <w:rPr>
                <w:rFonts w:cs="Arial"/>
                <w:sz w:val="16"/>
                <w:szCs w:val="16"/>
                <w:lang w:eastAsia="ja-JP"/>
              </w:rPr>
            </w:pPr>
            <w:r>
              <w:rPr>
                <w:rFonts w:cs="Arial"/>
                <w:sz w:val="16"/>
                <w:szCs w:val="16"/>
                <w:lang w:eastAsia="ja-JP"/>
              </w:rPr>
              <w:t>CA_n260(4</w:t>
            </w:r>
            <w:proofErr w:type="gramStart"/>
            <w:r>
              <w:rPr>
                <w:rFonts w:cs="Arial"/>
                <w:sz w:val="16"/>
                <w:szCs w:val="16"/>
                <w:lang w:eastAsia="ja-JP"/>
              </w:rPr>
              <w:t>A)_</w:t>
            </w:r>
            <w:proofErr w:type="gramEnd"/>
            <w:r>
              <w:rPr>
                <w:rFonts w:cs="Arial"/>
                <w:sz w:val="16"/>
                <w:szCs w:val="16"/>
                <w:lang w:eastAsia="ja-JP"/>
              </w:rPr>
              <w:t>UL_n260(4A)</w:t>
            </w:r>
          </w:p>
        </w:tc>
        <w:tc>
          <w:tcPr>
            <w:tcW w:w="1054" w:type="dxa"/>
            <w:tcBorders>
              <w:top w:val="single" w:sz="4" w:space="0" w:color="auto"/>
              <w:left w:val="single" w:sz="4" w:space="0" w:color="auto"/>
              <w:bottom w:val="single" w:sz="4" w:space="0" w:color="auto"/>
              <w:right w:val="single" w:sz="4" w:space="0" w:color="auto"/>
            </w:tcBorders>
          </w:tcPr>
          <w:p w14:paraId="37654BD4" w14:textId="2ABA05B5" w:rsidR="00834AFB" w:rsidRPr="00BB2070" w:rsidRDefault="00834AFB" w:rsidP="00834AF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1ADEE7" w14:textId="5199A9A1" w:rsidR="00834AFB" w:rsidRPr="00BB2070" w:rsidRDefault="00834AFB" w:rsidP="00834AF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5E62A6B" w14:textId="3A14D8FF" w:rsidR="00834AFB" w:rsidRPr="006065E3" w:rsidRDefault="00834AFB" w:rsidP="00834AF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F6374A" w14:textId="4CD579B7" w:rsidR="00834AFB" w:rsidRDefault="00834AFB" w:rsidP="00834AF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40BB7" w14:textId="34AB3B78" w:rsidR="00834AFB" w:rsidRPr="0023161A" w:rsidRDefault="00834AFB" w:rsidP="00834AF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3252CF" w14:textId="28154A34" w:rsidR="00834AFB" w:rsidRDefault="00834AFB" w:rsidP="00834AFB">
            <w:pPr>
              <w:pStyle w:val="TAL"/>
              <w:rPr>
                <w:rFonts w:cs="Arial"/>
                <w:sz w:val="16"/>
                <w:szCs w:val="16"/>
                <w:lang w:eastAsia="ja-JP"/>
              </w:rPr>
            </w:pPr>
            <w:r>
              <w:rPr>
                <w:rFonts w:cs="Arial"/>
                <w:sz w:val="16"/>
                <w:szCs w:val="16"/>
                <w:lang w:eastAsia="ja-JP"/>
              </w:rPr>
              <w:t>Non-contiguous UL work not started</w:t>
            </w:r>
          </w:p>
        </w:tc>
      </w:tr>
      <w:tr w:rsidR="00834AFB" w:rsidRPr="00432C06" w14:paraId="0915EF94" w14:textId="77777777" w:rsidTr="00B917A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529892" w14:textId="66E8FE41" w:rsidR="00834AFB" w:rsidRDefault="00834AFB" w:rsidP="00834AFB">
            <w:pPr>
              <w:pStyle w:val="TAL"/>
              <w:tabs>
                <w:tab w:val="left" w:pos="1260"/>
              </w:tabs>
              <w:rPr>
                <w:rFonts w:cs="Arial"/>
                <w:sz w:val="16"/>
                <w:szCs w:val="16"/>
                <w:lang w:eastAsia="ja-JP"/>
              </w:rPr>
            </w:pPr>
            <w:r w:rsidRPr="00206D86">
              <w:rPr>
                <w:rFonts w:cs="Arial"/>
                <w:sz w:val="16"/>
                <w:szCs w:val="16"/>
                <w:lang w:eastAsia="ja-JP"/>
              </w:rPr>
              <w:t>DC_n260(2A-</w:t>
            </w:r>
            <w:proofErr w:type="gramStart"/>
            <w:r>
              <w:rPr>
                <w:rFonts w:cs="Arial"/>
                <w:sz w:val="16"/>
                <w:szCs w:val="16"/>
                <w:lang w:eastAsia="ja-JP"/>
              </w:rPr>
              <w:t>O</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52B40216" w14:textId="136EEDDD" w:rsidR="00834AFB" w:rsidRPr="00BB2070" w:rsidRDefault="00834AFB" w:rsidP="00834AF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EC0F928" w14:textId="5FBDCFB1" w:rsidR="00834AFB" w:rsidRPr="00BB2070" w:rsidRDefault="00834AFB" w:rsidP="00834AF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2C235457" w14:textId="53CC7E09" w:rsidR="00834AFB" w:rsidRPr="006065E3" w:rsidRDefault="00834AFB" w:rsidP="00834AF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675B28" w14:textId="670C149B" w:rsidR="00834AFB" w:rsidRDefault="00834AFB" w:rsidP="00834AF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0E74C" w14:textId="557F6961" w:rsidR="00834AFB" w:rsidRPr="0023161A" w:rsidRDefault="00834AFB" w:rsidP="00834AF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561950" w14:textId="13FA9DBC" w:rsidR="00834AFB" w:rsidRDefault="00834AFB" w:rsidP="00834AFB">
            <w:pPr>
              <w:pStyle w:val="TAL"/>
              <w:rPr>
                <w:rFonts w:cs="Arial"/>
                <w:sz w:val="16"/>
                <w:szCs w:val="16"/>
                <w:lang w:eastAsia="ja-JP"/>
              </w:rPr>
            </w:pPr>
            <w:r>
              <w:rPr>
                <w:rFonts w:cs="Arial"/>
                <w:sz w:val="16"/>
                <w:szCs w:val="16"/>
                <w:lang w:eastAsia="ja-JP"/>
              </w:rPr>
              <w:t>Non-contiguous UL work not started</w:t>
            </w:r>
          </w:p>
        </w:tc>
      </w:tr>
      <w:tr w:rsidR="00834AFB" w:rsidRPr="00432C06" w14:paraId="3E55937C" w14:textId="77777777" w:rsidTr="00B917A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64C9A6" w14:textId="7407E11F" w:rsidR="00834AFB" w:rsidRPr="00206D86" w:rsidRDefault="00834AFB" w:rsidP="00834AFB">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G</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4298D1CD" w14:textId="6D5463BC" w:rsidR="00834AFB" w:rsidRPr="00206D86" w:rsidRDefault="00834AFB" w:rsidP="00834AF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B57FE8" w14:textId="7D8C5D7E" w:rsidR="00834AFB" w:rsidRPr="00206D86" w:rsidRDefault="00834AFB" w:rsidP="00834AF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7CF8F0B2" w14:textId="1081F391" w:rsidR="00834AFB" w:rsidRPr="006065E3" w:rsidRDefault="00834AFB" w:rsidP="00834AF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6E1F5" w14:textId="6469B2FA" w:rsidR="00834AFB" w:rsidRDefault="00834AFB" w:rsidP="00834AF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87799A" w14:textId="46040E97" w:rsidR="00834AFB" w:rsidRPr="0023161A" w:rsidRDefault="00834AFB" w:rsidP="00834AF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0DDB0" w14:textId="24B094AB" w:rsidR="00834AFB" w:rsidRDefault="00834AFB" w:rsidP="00834AFB">
            <w:pPr>
              <w:pStyle w:val="TAL"/>
              <w:rPr>
                <w:rFonts w:cs="Arial"/>
                <w:sz w:val="16"/>
                <w:szCs w:val="16"/>
                <w:lang w:eastAsia="ja-JP"/>
              </w:rPr>
            </w:pPr>
            <w:r>
              <w:rPr>
                <w:rFonts w:cs="Arial"/>
                <w:sz w:val="16"/>
                <w:szCs w:val="16"/>
                <w:lang w:eastAsia="ja-JP"/>
              </w:rPr>
              <w:t>Non-contiguous UL work not started</w:t>
            </w:r>
          </w:p>
        </w:tc>
      </w:tr>
      <w:tr w:rsidR="00834AFB" w:rsidRPr="00432C06" w14:paraId="2BEA3175" w14:textId="77777777" w:rsidTr="00B917A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956DFB" w14:textId="527818CA" w:rsidR="00834AFB" w:rsidRDefault="00834AFB" w:rsidP="00834AFB">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H</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6DA914D1" w14:textId="645BDB91" w:rsidR="00834AFB" w:rsidRPr="00206D86" w:rsidRDefault="00834AFB" w:rsidP="00834AF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907F94" w14:textId="7AD875FF" w:rsidR="00834AFB" w:rsidRPr="00206D86" w:rsidRDefault="00834AFB" w:rsidP="00834AF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47B08BC" w14:textId="2544277C" w:rsidR="00834AFB" w:rsidRPr="006065E3" w:rsidRDefault="00834AFB" w:rsidP="00834AF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0B086F" w14:textId="42AB7ED6" w:rsidR="00834AFB" w:rsidRDefault="00834AFB" w:rsidP="00834AF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78FE" w14:textId="482DB9D3" w:rsidR="00834AFB" w:rsidRPr="0023161A" w:rsidRDefault="00834AFB" w:rsidP="00834AF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E18CFB" w14:textId="1D3EA494" w:rsidR="00834AFB" w:rsidRDefault="00834AFB" w:rsidP="00834AFB">
            <w:pPr>
              <w:pStyle w:val="TAL"/>
              <w:rPr>
                <w:rFonts w:cs="Arial"/>
                <w:sz w:val="16"/>
                <w:szCs w:val="16"/>
                <w:lang w:eastAsia="ja-JP"/>
              </w:rPr>
            </w:pPr>
            <w:r>
              <w:rPr>
                <w:rFonts w:cs="Arial"/>
                <w:sz w:val="16"/>
                <w:szCs w:val="16"/>
                <w:lang w:eastAsia="ja-JP"/>
              </w:rPr>
              <w:t>Non-contiguous UL work not started</w:t>
            </w:r>
          </w:p>
        </w:tc>
      </w:tr>
    </w:tbl>
    <w:p w14:paraId="0E1E583F" w14:textId="77777777" w:rsidR="00432C06" w:rsidRDefault="00432C06" w:rsidP="00432C06">
      <w:pPr>
        <w:tabs>
          <w:tab w:val="left" w:pos="567"/>
        </w:tabs>
        <w:overflowPunct/>
        <w:autoSpaceDE/>
        <w:snapToGrid w:val="0"/>
        <w:spacing w:after="0"/>
        <w:rPr>
          <w:rFonts w:ascii="Arial" w:hAnsi="Arial" w:cs="Arial"/>
        </w:rPr>
      </w:pPr>
    </w:p>
    <w:p w14:paraId="0E1E5840" w14:textId="77777777" w:rsidR="005A6C96" w:rsidRDefault="005A6C96" w:rsidP="00432C06">
      <w:pPr>
        <w:rPr>
          <w:rFonts w:cs="Arial"/>
        </w:rPr>
      </w:pPr>
    </w:p>
    <w:p w14:paraId="0E1E5841"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3D73DA" w:rsidRPr="003D73DA">
        <w:rPr>
          <w:lang w:eastAsia="ja-JP"/>
        </w:rPr>
        <w:t>RP-181426</w:t>
      </w:r>
      <w:r w:rsidR="003D73DA">
        <w:rPr>
          <w:lang w:eastAsia="ja-JP"/>
        </w:rPr>
        <w:tab/>
      </w:r>
      <w:r w:rsidR="003D73DA" w:rsidRPr="003D73DA">
        <w:rPr>
          <w:lang w:eastAsia="ja-JP"/>
        </w:rPr>
        <w:t xml:space="preserve">New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non-contiguous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2443CD" w:rsidRDefault="002443CD">
      <w:r>
        <w:separator/>
      </w:r>
    </w:p>
  </w:endnote>
  <w:endnote w:type="continuationSeparator" w:id="0">
    <w:p w14:paraId="335AB70D" w14:textId="77777777" w:rsidR="002443CD" w:rsidRDefault="0024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2443CD" w:rsidRDefault="002443C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2443CD" w:rsidRDefault="002443CD">
      <w:r>
        <w:separator/>
      </w:r>
    </w:p>
  </w:footnote>
  <w:footnote w:type="continuationSeparator" w:id="0">
    <w:p w14:paraId="3B5ED28E" w14:textId="77777777" w:rsidR="002443CD" w:rsidRDefault="00244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3072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53FA"/>
    <w:rsid w:val="000A3ED2"/>
    <w:rsid w:val="000C00FA"/>
    <w:rsid w:val="000C51AA"/>
    <w:rsid w:val="000D17BC"/>
    <w:rsid w:val="000E4F35"/>
    <w:rsid w:val="000F5CBC"/>
    <w:rsid w:val="000F6C1C"/>
    <w:rsid w:val="000F79B2"/>
    <w:rsid w:val="00100E93"/>
    <w:rsid w:val="001140AB"/>
    <w:rsid w:val="00116F4B"/>
    <w:rsid w:val="001240AE"/>
    <w:rsid w:val="00137471"/>
    <w:rsid w:val="00150FD3"/>
    <w:rsid w:val="00184428"/>
    <w:rsid w:val="001A248F"/>
    <w:rsid w:val="001A3B5F"/>
    <w:rsid w:val="001A3D34"/>
    <w:rsid w:val="001C4490"/>
    <w:rsid w:val="001D2C1A"/>
    <w:rsid w:val="001D3BA2"/>
    <w:rsid w:val="001D44B7"/>
    <w:rsid w:val="001D52CA"/>
    <w:rsid w:val="001E0075"/>
    <w:rsid w:val="001F1B1F"/>
    <w:rsid w:val="001F2A20"/>
    <w:rsid w:val="0022485E"/>
    <w:rsid w:val="00235CB2"/>
    <w:rsid w:val="00243A99"/>
    <w:rsid w:val="002443CD"/>
    <w:rsid w:val="00253091"/>
    <w:rsid w:val="00254588"/>
    <w:rsid w:val="002560DE"/>
    <w:rsid w:val="00274C6F"/>
    <w:rsid w:val="0029567C"/>
    <w:rsid w:val="002D42F1"/>
    <w:rsid w:val="002E17AF"/>
    <w:rsid w:val="00301B7A"/>
    <w:rsid w:val="003056D1"/>
    <w:rsid w:val="00306D59"/>
    <w:rsid w:val="0032503A"/>
    <w:rsid w:val="00325EE1"/>
    <w:rsid w:val="003357C0"/>
    <w:rsid w:val="00343BEF"/>
    <w:rsid w:val="00344D60"/>
    <w:rsid w:val="00346477"/>
    <w:rsid w:val="00347CB0"/>
    <w:rsid w:val="0036248C"/>
    <w:rsid w:val="00367401"/>
    <w:rsid w:val="00375678"/>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B15B8"/>
    <w:rsid w:val="004B566C"/>
    <w:rsid w:val="004B7B48"/>
    <w:rsid w:val="004C58D8"/>
    <w:rsid w:val="004D4AB1"/>
    <w:rsid w:val="004F218A"/>
    <w:rsid w:val="0050334E"/>
    <w:rsid w:val="00505387"/>
    <w:rsid w:val="00512DF7"/>
    <w:rsid w:val="005141E7"/>
    <w:rsid w:val="00517E63"/>
    <w:rsid w:val="00526B0D"/>
    <w:rsid w:val="0055346F"/>
    <w:rsid w:val="005579FF"/>
    <w:rsid w:val="00572B86"/>
    <w:rsid w:val="005776DD"/>
    <w:rsid w:val="00582117"/>
    <w:rsid w:val="0058478F"/>
    <w:rsid w:val="00593315"/>
    <w:rsid w:val="005A170D"/>
    <w:rsid w:val="005A6C96"/>
    <w:rsid w:val="005D0418"/>
    <w:rsid w:val="005E1D58"/>
    <w:rsid w:val="005E49B0"/>
    <w:rsid w:val="006065E3"/>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DB3"/>
    <w:rsid w:val="007113A1"/>
    <w:rsid w:val="007156E0"/>
    <w:rsid w:val="00721CF6"/>
    <w:rsid w:val="00723E46"/>
    <w:rsid w:val="00733826"/>
    <w:rsid w:val="0074431E"/>
    <w:rsid w:val="00766CFB"/>
    <w:rsid w:val="007816FF"/>
    <w:rsid w:val="00781906"/>
    <w:rsid w:val="00783B44"/>
    <w:rsid w:val="00785028"/>
    <w:rsid w:val="007A3A5A"/>
    <w:rsid w:val="007A4370"/>
    <w:rsid w:val="007E1D15"/>
    <w:rsid w:val="007E1DEA"/>
    <w:rsid w:val="007E1E35"/>
    <w:rsid w:val="007E2202"/>
    <w:rsid w:val="007E2B9F"/>
    <w:rsid w:val="008145EA"/>
    <w:rsid w:val="00815869"/>
    <w:rsid w:val="00816B81"/>
    <w:rsid w:val="00823B90"/>
    <w:rsid w:val="0083266E"/>
    <w:rsid w:val="00834AFB"/>
    <w:rsid w:val="008546E5"/>
    <w:rsid w:val="00881D74"/>
    <w:rsid w:val="00881E7B"/>
    <w:rsid w:val="008836AC"/>
    <w:rsid w:val="00886655"/>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5025E"/>
    <w:rsid w:val="00950A5B"/>
    <w:rsid w:val="00952FF4"/>
    <w:rsid w:val="009551E9"/>
    <w:rsid w:val="00955C4C"/>
    <w:rsid w:val="00956F76"/>
    <w:rsid w:val="00995338"/>
    <w:rsid w:val="009A399F"/>
    <w:rsid w:val="009C0BC7"/>
    <w:rsid w:val="009C6592"/>
    <w:rsid w:val="009E209B"/>
    <w:rsid w:val="009F0747"/>
    <w:rsid w:val="009F6598"/>
    <w:rsid w:val="00A03514"/>
    <w:rsid w:val="00A07B98"/>
    <w:rsid w:val="00A12BEF"/>
    <w:rsid w:val="00A17079"/>
    <w:rsid w:val="00A31123"/>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AF3C84"/>
    <w:rsid w:val="00B00BBE"/>
    <w:rsid w:val="00B06312"/>
    <w:rsid w:val="00B10710"/>
    <w:rsid w:val="00B208FA"/>
    <w:rsid w:val="00B2766F"/>
    <w:rsid w:val="00B31ABC"/>
    <w:rsid w:val="00B413E2"/>
    <w:rsid w:val="00B445ED"/>
    <w:rsid w:val="00B6300F"/>
    <w:rsid w:val="00B82AD1"/>
    <w:rsid w:val="00B84623"/>
    <w:rsid w:val="00BB66D5"/>
    <w:rsid w:val="00BC5314"/>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F1B"/>
    <w:rsid w:val="00E12ECB"/>
    <w:rsid w:val="00E1451F"/>
    <w:rsid w:val="00E15A72"/>
    <w:rsid w:val="00E15E28"/>
    <w:rsid w:val="00E16577"/>
    <w:rsid w:val="00E36051"/>
    <w:rsid w:val="00E544FA"/>
    <w:rsid w:val="00E6077C"/>
    <w:rsid w:val="00E6618E"/>
    <w:rsid w:val="00E77436"/>
    <w:rsid w:val="00E82A1D"/>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36764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242</TotalTime>
  <Pages>10</Pages>
  <Words>2574</Words>
  <Characters>16454</Characters>
  <Application>Microsoft Office Word</Application>
  <DocSecurity>0</DocSecurity>
  <Lines>137</Lines>
  <Paragraphs>37</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18991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54</cp:revision>
  <dcterms:created xsi:type="dcterms:W3CDTF">2018-08-14T13:25:00Z</dcterms:created>
  <dcterms:modified xsi:type="dcterms:W3CDTF">2019-03-08T12:16:00Z</dcterms:modified>
</cp:coreProperties>
</file>